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8EED9" w14:textId="29193BA2" w:rsidR="009B1706" w:rsidRPr="00BD73BC" w:rsidRDefault="0019536C" w:rsidP="00BD73BC">
      <w:pPr>
        <w:pStyle w:val="Overskrift1"/>
      </w:pPr>
      <w:r>
        <w:t>Endringsbilag, e</w:t>
      </w:r>
      <w:r w:rsidR="00BD73BC" w:rsidRPr="00BD73BC">
        <w:t>ndringer i den generelle avtaleteksten</w:t>
      </w:r>
    </w:p>
    <w:p w14:paraId="0CB3A0D1" w14:textId="77777777" w:rsidR="00BD73BC" w:rsidRDefault="00BD73BC" w:rsidP="00BD73BC"/>
    <w:p w14:paraId="78BBB531" w14:textId="210FF361" w:rsidR="00BD73BC" w:rsidRDefault="00BD73BC" w:rsidP="00BD73BC">
      <w:r>
        <w:t xml:space="preserve">Avtalens pkt. 1.2 </w:t>
      </w:r>
    </w:p>
    <w:p w14:paraId="5CAF7EFA" w14:textId="77777777" w:rsidR="00BD73BC" w:rsidRDefault="00BD73BC" w:rsidP="00BD73BC"/>
    <w:p w14:paraId="4E872743" w14:textId="2DFBD267" w:rsidR="00BD73BC" w:rsidRDefault="00BD73BC" w:rsidP="00BD73B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BD73BC" w14:paraId="330B3C86" w14:textId="77777777" w:rsidTr="007C34AB">
        <w:tc>
          <w:tcPr>
            <w:tcW w:w="2972" w:type="dxa"/>
            <w:shd w:val="clear" w:color="auto" w:fill="E7E6E6" w:themeFill="background2"/>
          </w:tcPr>
          <w:p w14:paraId="1E3DE973" w14:textId="30C38D44" w:rsidR="00BD73BC" w:rsidRPr="007C34AB" w:rsidRDefault="00BD73BC" w:rsidP="00BD73BC">
            <w:pPr>
              <w:rPr>
                <w:b/>
                <w:bCs/>
              </w:rPr>
            </w:pPr>
            <w:r w:rsidRPr="007C34AB">
              <w:rPr>
                <w:b/>
                <w:bCs/>
              </w:rPr>
              <w:t>Henvisning til avtalens pkt. og ev. avsnitt</w:t>
            </w:r>
          </w:p>
        </w:tc>
        <w:tc>
          <w:tcPr>
            <w:tcW w:w="6090" w:type="dxa"/>
            <w:shd w:val="clear" w:color="auto" w:fill="E7E6E6" w:themeFill="background2"/>
          </w:tcPr>
          <w:p w14:paraId="4831A171" w14:textId="5E37B167" w:rsidR="00BD73BC" w:rsidRPr="007C34AB" w:rsidRDefault="00BD73BC" w:rsidP="00BD73BC">
            <w:pPr>
              <w:rPr>
                <w:b/>
                <w:bCs/>
              </w:rPr>
            </w:pPr>
            <w:r w:rsidRPr="007C34AB">
              <w:rPr>
                <w:b/>
                <w:bCs/>
              </w:rPr>
              <w:t>Erstattes med</w:t>
            </w:r>
          </w:p>
        </w:tc>
      </w:tr>
      <w:tr w:rsidR="00BD73BC" w14:paraId="52A88FB5" w14:textId="77777777" w:rsidTr="00BD73BC">
        <w:tc>
          <w:tcPr>
            <w:tcW w:w="2972" w:type="dxa"/>
          </w:tcPr>
          <w:p w14:paraId="511DBDAA" w14:textId="3AC90D05" w:rsidR="00BD73BC" w:rsidRDefault="00585FF8" w:rsidP="00BD73BC">
            <w:r>
              <w:t>12.</w:t>
            </w:r>
            <w:r w:rsidR="00481594">
              <w:t>1</w:t>
            </w:r>
            <w:r>
              <w:t>.</w:t>
            </w:r>
            <w:r w:rsidR="0002071A">
              <w:t xml:space="preserve"> </w:t>
            </w:r>
            <w:r w:rsidR="00E240E9">
              <w:t xml:space="preserve"> og 12.2.</w:t>
            </w:r>
          </w:p>
        </w:tc>
        <w:tc>
          <w:tcPr>
            <w:tcW w:w="6090" w:type="dxa"/>
          </w:tcPr>
          <w:p w14:paraId="7D020C8E" w14:textId="1540E3ED" w:rsidR="00BD73BC" w:rsidRDefault="0002071A" w:rsidP="00BD73BC">
            <w:r>
              <w:t xml:space="preserve">Kravspesifikasjonens punkt </w:t>
            </w:r>
            <w:r w:rsidR="00977C41">
              <w:t>1.1.</w:t>
            </w:r>
            <w:r w:rsidR="008E5D1C">
              <w:t>5</w:t>
            </w:r>
            <w:r w:rsidR="00977C41">
              <w:t>.</w:t>
            </w:r>
          </w:p>
        </w:tc>
      </w:tr>
      <w:tr w:rsidR="00BD73BC" w14:paraId="254EB219" w14:textId="77777777" w:rsidTr="00BD73BC">
        <w:tc>
          <w:tcPr>
            <w:tcW w:w="2972" w:type="dxa"/>
          </w:tcPr>
          <w:p w14:paraId="279DF0CA" w14:textId="77777777" w:rsidR="00BD73BC" w:rsidRDefault="00BD73BC" w:rsidP="00BD73BC"/>
        </w:tc>
        <w:tc>
          <w:tcPr>
            <w:tcW w:w="6090" w:type="dxa"/>
          </w:tcPr>
          <w:p w14:paraId="712B4DA5" w14:textId="77777777" w:rsidR="00BD73BC" w:rsidRDefault="00BD73BC" w:rsidP="00BD73BC"/>
        </w:tc>
      </w:tr>
    </w:tbl>
    <w:p w14:paraId="4C93D8D2" w14:textId="77777777" w:rsidR="00BD73BC" w:rsidRDefault="00BD73BC" w:rsidP="00BD73BC"/>
    <w:p w14:paraId="78F9523D" w14:textId="77777777" w:rsidR="00413559" w:rsidRDefault="00413559" w:rsidP="00BD73BC"/>
    <w:p w14:paraId="782DA77E" w14:textId="77777777" w:rsidR="00413559" w:rsidRDefault="00413559" w:rsidP="00BD73BC"/>
    <w:p w14:paraId="5972CE99" w14:textId="77777777" w:rsidR="00413559" w:rsidRDefault="00413559" w:rsidP="00BD73B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413559" w:rsidRPr="007C34AB" w14:paraId="5643A694" w14:textId="77777777" w:rsidTr="005941FB">
        <w:tc>
          <w:tcPr>
            <w:tcW w:w="2972" w:type="dxa"/>
            <w:shd w:val="clear" w:color="auto" w:fill="E7E6E6" w:themeFill="background2"/>
          </w:tcPr>
          <w:p w14:paraId="18A6D5CC" w14:textId="77777777" w:rsidR="00413559" w:rsidRPr="007C34AB" w:rsidRDefault="00413559" w:rsidP="005941FB">
            <w:pPr>
              <w:rPr>
                <w:b/>
                <w:bCs/>
              </w:rPr>
            </w:pPr>
            <w:r w:rsidRPr="007C34AB">
              <w:rPr>
                <w:b/>
                <w:bCs/>
              </w:rPr>
              <w:t>Henvisning til avtalens pkt. og ev. avsnitt</w:t>
            </w:r>
          </w:p>
        </w:tc>
        <w:tc>
          <w:tcPr>
            <w:tcW w:w="6090" w:type="dxa"/>
            <w:shd w:val="clear" w:color="auto" w:fill="E7E6E6" w:themeFill="background2"/>
          </w:tcPr>
          <w:p w14:paraId="53649F64" w14:textId="333A45FC" w:rsidR="00413559" w:rsidRPr="007C34AB" w:rsidRDefault="00413559" w:rsidP="005941FB">
            <w:pPr>
              <w:rPr>
                <w:b/>
                <w:bCs/>
              </w:rPr>
            </w:pPr>
            <w:r>
              <w:rPr>
                <w:b/>
                <w:bCs/>
              </w:rPr>
              <w:t>Utgår</w:t>
            </w:r>
          </w:p>
        </w:tc>
      </w:tr>
      <w:tr w:rsidR="00413559" w14:paraId="65F5E5BC" w14:textId="77777777" w:rsidTr="005941FB">
        <w:tc>
          <w:tcPr>
            <w:tcW w:w="2972" w:type="dxa"/>
          </w:tcPr>
          <w:p w14:paraId="7C5A6124" w14:textId="0CB59B0A" w:rsidR="00413559" w:rsidRDefault="00413559" w:rsidP="005941FB"/>
        </w:tc>
        <w:tc>
          <w:tcPr>
            <w:tcW w:w="6090" w:type="dxa"/>
          </w:tcPr>
          <w:p w14:paraId="324D9911" w14:textId="4C7A5903" w:rsidR="00413559" w:rsidRDefault="00413559" w:rsidP="005941FB"/>
        </w:tc>
      </w:tr>
      <w:tr w:rsidR="00413559" w14:paraId="6BB94917" w14:textId="77777777" w:rsidTr="005941FB">
        <w:tc>
          <w:tcPr>
            <w:tcW w:w="2972" w:type="dxa"/>
          </w:tcPr>
          <w:p w14:paraId="257B3EDB" w14:textId="77777777" w:rsidR="00413559" w:rsidRDefault="00413559" w:rsidP="005941FB"/>
        </w:tc>
        <w:tc>
          <w:tcPr>
            <w:tcW w:w="6090" w:type="dxa"/>
          </w:tcPr>
          <w:p w14:paraId="04271E12" w14:textId="77777777" w:rsidR="00413559" w:rsidRDefault="00413559" w:rsidP="005941FB"/>
        </w:tc>
      </w:tr>
    </w:tbl>
    <w:p w14:paraId="797500A6" w14:textId="77777777" w:rsidR="00413559" w:rsidRPr="00BD73BC" w:rsidRDefault="00413559" w:rsidP="00BD73BC"/>
    <w:sectPr w:rsidR="00413559" w:rsidRPr="00BD73BC" w:rsidSect="002C2D9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D1ABF" w14:textId="77777777" w:rsidR="0011155A" w:rsidRDefault="0011155A" w:rsidP="00107C20">
      <w:r>
        <w:separator/>
      </w:r>
    </w:p>
  </w:endnote>
  <w:endnote w:type="continuationSeparator" w:id="0">
    <w:p w14:paraId="08C4E6EB" w14:textId="77777777" w:rsidR="0011155A" w:rsidRDefault="0011155A" w:rsidP="00107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DD942" w14:textId="77777777" w:rsidR="0049419E" w:rsidRDefault="0049419E" w:rsidP="0049419E">
    <w:pPr>
      <w:pStyle w:val="Bunntekst"/>
      <w:tabs>
        <w:tab w:val="clear" w:pos="4536"/>
        <w:tab w:val="clear" w:pos="9072"/>
        <w:tab w:val="left" w:pos="2627"/>
      </w:tabs>
    </w:pPr>
    <w:r w:rsidRPr="005952FC">
      <w:rPr>
        <w:noProof/>
        <w:color w:val="FFFFFF" w:themeColor="background1"/>
        <w:szCs w:val="24"/>
      </w:rPr>
      <w:drawing>
        <wp:anchor distT="0" distB="0" distL="114300" distR="114300" simplePos="0" relativeHeight="251658240" behindDoc="1" locked="0" layoutInCell="1" allowOverlap="1" wp14:anchorId="1CC4C365" wp14:editId="381E15A9">
          <wp:simplePos x="0" y="0"/>
          <wp:positionH relativeFrom="margin">
            <wp:align>center</wp:align>
          </wp:positionH>
          <wp:positionV relativeFrom="page">
            <wp:align>bottom</wp:align>
          </wp:positionV>
          <wp:extent cx="7584702" cy="1235075"/>
          <wp:effectExtent l="0" t="0" r="0" b="3175"/>
          <wp:wrapNone/>
          <wp:docPr id="4" name="Bild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702" cy="1235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D47CA4" w14:textId="77777777" w:rsidR="0049419E" w:rsidRDefault="0049419E" w:rsidP="0049419E">
    <w:pPr>
      <w:pStyle w:val="Bunntekst"/>
      <w:tabs>
        <w:tab w:val="clear" w:pos="4536"/>
        <w:tab w:val="clear" w:pos="9072"/>
        <w:tab w:val="left" w:pos="2627"/>
      </w:tabs>
    </w:pPr>
  </w:p>
  <w:p w14:paraId="13BE53E2" w14:textId="77777777" w:rsidR="0049419E" w:rsidRDefault="0049419E" w:rsidP="0049419E">
    <w:pPr>
      <w:pStyle w:val="Bunntekst"/>
      <w:tabs>
        <w:tab w:val="clear" w:pos="4536"/>
        <w:tab w:val="clear" w:pos="9072"/>
        <w:tab w:val="left" w:pos="2627"/>
      </w:tabs>
    </w:pPr>
  </w:p>
  <w:p w14:paraId="07A4B057" w14:textId="77777777" w:rsidR="0049419E" w:rsidRDefault="0049419E" w:rsidP="0049419E">
    <w:pPr>
      <w:pStyle w:val="Bunntekst"/>
      <w:tabs>
        <w:tab w:val="clear" w:pos="4536"/>
        <w:tab w:val="clear" w:pos="9072"/>
        <w:tab w:val="left" w:pos="2627"/>
      </w:tabs>
    </w:pPr>
    <w:r>
      <w:tab/>
    </w:r>
  </w:p>
  <w:p w14:paraId="540DA5AA" w14:textId="77777777" w:rsidR="0049419E" w:rsidRDefault="0049419E" w:rsidP="0049419E">
    <w:pPr>
      <w:pStyle w:val="Bunntekst"/>
    </w:pPr>
  </w:p>
  <w:tbl>
    <w:tblPr>
      <w:tblStyle w:val="Tabellrutenett"/>
      <w:tblW w:w="10270" w:type="dxa"/>
      <w:tblInd w:w="-6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141B4D"/>
      <w:tblLook w:val="0420" w:firstRow="1" w:lastRow="0" w:firstColumn="0" w:lastColumn="0" w:noHBand="0" w:noVBand="1"/>
    </w:tblPr>
    <w:tblGrid>
      <w:gridCol w:w="2987"/>
      <w:gridCol w:w="2266"/>
      <w:gridCol w:w="1343"/>
      <w:gridCol w:w="3674"/>
    </w:tblGrid>
    <w:tr w:rsidR="0081609B" w:rsidRPr="002B7351" w14:paraId="32DABDB6" w14:textId="77777777" w:rsidTr="00C83B27">
      <w:tc>
        <w:tcPr>
          <w:tcW w:w="2825" w:type="dxa"/>
          <w:shd w:val="clear" w:color="auto" w:fill="141B4D"/>
        </w:tcPr>
        <w:p w14:paraId="2A993D1B" w14:textId="77777777" w:rsidR="0081609B" w:rsidRPr="002B7351" w:rsidRDefault="0081609B" w:rsidP="0081609B">
          <w:pPr>
            <w:pStyle w:val="Bunntekst"/>
            <w:rPr>
              <w:color w:val="FFFFFF" w:themeColor="background1"/>
              <w:sz w:val="20"/>
              <w:szCs w:val="20"/>
            </w:rPr>
          </w:pPr>
          <w:hyperlink r:id="rId2" w:history="1">
            <w:r w:rsidRPr="002B7351">
              <w:rPr>
                <w:rStyle w:val="Hyperkobling"/>
                <w:color w:val="FFFFFF" w:themeColor="background1"/>
                <w:sz w:val="20"/>
                <w:szCs w:val="20"/>
              </w:rPr>
              <w:t>www.kristiansund.kommune.no</w:t>
            </w:r>
          </w:hyperlink>
        </w:p>
      </w:tc>
      <w:tc>
        <w:tcPr>
          <w:tcW w:w="2278" w:type="dxa"/>
          <w:shd w:val="clear" w:color="auto" w:fill="141B4D"/>
        </w:tcPr>
        <w:p w14:paraId="53CA0030" w14:textId="77777777" w:rsidR="0081609B" w:rsidRPr="002B7351" w:rsidRDefault="0081609B" w:rsidP="0081609B">
          <w:pPr>
            <w:pStyle w:val="Bunntekst"/>
            <w:rPr>
              <w:color w:val="FFFFFF" w:themeColor="background1"/>
              <w:sz w:val="20"/>
              <w:szCs w:val="20"/>
            </w:rPr>
          </w:pPr>
          <w:r w:rsidRPr="002B7351">
            <w:rPr>
              <w:color w:val="FFFFFF" w:themeColor="background1"/>
              <w:sz w:val="20"/>
              <w:szCs w:val="20"/>
            </w:rPr>
            <w:t>Organisasjonsnummer: NO 991 891 919</w:t>
          </w:r>
        </w:p>
      </w:tc>
      <w:tc>
        <w:tcPr>
          <w:tcW w:w="1701" w:type="dxa"/>
          <w:shd w:val="clear" w:color="auto" w:fill="141B4D"/>
        </w:tcPr>
        <w:p w14:paraId="077600F1" w14:textId="77777777" w:rsidR="0081609B" w:rsidRPr="002B7351" w:rsidRDefault="0081609B" w:rsidP="0081609B">
          <w:pPr>
            <w:pStyle w:val="Bunntekst"/>
            <w:rPr>
              <w:color w:val="FFFFFF" w:themeColor="background1"/>
              <w:sz w:val="20"/>
              <w:szCs w:val="20"/>
            </w:rPr>
          </w:pPr>
          <w:hyperlink r:id="rId3" w:history="1">
            <w:r w:rsidRPr="002B7351">
              <w:rPr>
                <w:rStyle w:val="Hyperkobling"/>
                <w:color w:val="FFFFFF" w:themeColor="background1"/>
                <w:sz w:val="20"/>
                <w:szCs w:val="20"/>
              </w:rPr>
              <w:t xml:space="preserve">Telefon </w:t>
            </w:r>
            <w:r w:rsidRPr="002B7351">
              <w:rPr>
                <w:rStyle w:val="Hyperkobling"/>
                <w:color w:val="FFFFFF" w:themeColor="background1"/>
                <w:sz w:val="20"/>
                <w:szCs w:val="20"/>
              </w:rPr>
              <w:br/>
              <w:t>71 57 40 00</w:t>
            </w:r>
          </w:hyperlink>
        </w:p>
      </w:tc>
      <w:tc>
        <w:tcPr>
          <w:tcW w:w="3466" w:type="dxa"/>
          <w:shd w:val="clear" w:color="auto" w:fill="141B4D"/>
        </w:tcPr>
        <w:p w14:paraId="550EC650" w14:textId="77777777" w:rsidR="0081609B" w:rsidRPr="002B7351" w:rsidRDefault="0081609B" w:rsidP="0081609B">
          <w:pPr>
            <w:pStyle w:val="Bunntekst"/>
            <w:rPr>
              <w:color w:val="FFFFFF" w:themeColor="background1"/>
              <w:sz w:val="20"/>
              <w:szCs w:val="20"/>
            </w:rPr>
          </w:pPr>
          <w:hyperlink r:id="rId4" w:history="1">
            <w:r w:rsidRPr="002B7351">
              <w:rPr>
                <w:rStyle w:val="Hyperkobling"/>
                <w:rFonts w:cstheme="minorHAnsi"/>
                <w:color w:val="FFFFFF" w:themeColor="background1"/>
                <w:sz w:val="20"/>
                <w:szCs w:val="20"/>
              </w:rPr>
              <w:t>postmottak@kristiansund.kommune.no</w:t>
            </w:r>
          </w:hyperlink>
        </w:p>
      </w:tc>
    </w:tr>
  </w:tbl>
  <w:p w14:paraId="0CACB002" w14:textId="77777777" w:rsidR="0049419E" w:rsidRDefault="0049419E" w:rsidP="0049419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CBD7" w14:textId="77777777" w:rsidR="009600BF" w:rsidRDefault="00A65F59" w:rsidP="009600BF">
    <w:pPr>
      <w:pStyle w:val="Bunntekst"/>
      <w:tabs>
        <w:tab w:val="clear" w:pos="4536"/>
        <w:tab w:val="clear" w:pos="9072"/>
        <w:tab w:val="left" w:pos="2627"/>
      </w:tabs>
    </w:pPr>
    <w:r w:rsidRPr="005952FC">
      <w:rPr>
        <w:noProof/>
        <w:color w:val="FFFFFF" w:themeColor="background1"/>
        <w:szCs w:val="24"/>
      </w:rPr>
      <w:drawing>
        <wp:anchor distT="0" distB="0" distL="114300" distR="114300" simplePos="0" relativeHeight="251658241" behindDoc="1" locked="0" layoutInCell="1" allowOverlap="1" wp14:anchorId="6D91DC5A" wp14:editId="7E2378C7">
          <wp:simplePos x="0" y="0"/>
          <wp:positionH relativeFrom="margin">
            <wp:align>center</wp:align>
          </wp:positionH>
          <wp:positionV relativeFrom="page">
            <wp:align>bottom</wp:align>
          </wp:positionV>
          <wp:extent cx="7584702" cy="1235075"/>
          <wp:effectExtent l="0" t="0" r="0" b="3175"/>
          <wp:wrapNone/>
          <wp:docPr id="5" name="Bild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702" cy="1235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66E3FB" w14:textId="77777777" w:rsidR="009600BF" w:rsidRDefault="009600BF" w:rsidP="009600BF">
    <w:pPr>
      <w:pStyle w:val="Bunntekst"/>
      <w:tabs>
        <w:tab w:val="clear" w:pos="4536"/>
        <w:tab w:val="clear" w:pos="9072"/>
        <w:tab w:val="left" w:pos="2627"/>
      </w:tabs>
    </w:pPr>
  </w:p>
  <w:p w14:paraId="5544C4D0" w14:textId="77777777" w:rsidR="009600BF" w:rsidRDefault="009600BF" w:rsidP="009600BF">
    <w:pPr>
      <w:pStyle w:val="Bunntekst"/>
      <w:tabs>
        <w:tab w:val="clear" w:pos="4536"/>
        <w:tab w:val="clear" w:pos="9072"/>
        <w:tab w:val="left" w:pos="2627"/>
      </w:tabs>
    </w:pPr>
  </w:p>
  <w:p w14:paraId="4A3F34FB" w14:textId="77777777" w:rsidR="009600BF" w:rsidRDefault="009600BF" w:rsidP="009600BF">
    <w:pPr>
      <w:pStyle w:val="Bunntekst"/>
      <w:tabs>
        <w:tab w:val="clear" w:pos="4536"/>
        <w:tab w:val="clear" w:pos="9072"/>
        <w:tab w:val="left" w:pos="2627"/>
      </w:tabs>
    </w:pPr>
    <w:r>
      <w:tab/>
    </w:r>
  </w:p>
  <w:p w14:paraId="75E05DB8" w14:textId="77777777" w:rsidR="009600BF" w:rsidRDefault="009600BF" w:rsidP="009600BF">
    <w:pPr>
      <w:pStyle w:val="Bunntekst"/>
    </w:pPr>
  </w:p>
  <w:tbl>
    <w:tblPr>
      <w:tblStyle w:val="Tabellrutenett"/>
      <w:tblW w:w="10270" w:type="dxa"/>
      <w:tblInd w:w="-6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141B4D"/>
      <w:tblLook w:val="0420" w:firstRow="1" w:lastRow="0" w:firstColumn="0" w:lastColumn="0" w:noHBand="0" w:noVBand="1"/>
    </w:tblPr>
    <w:tblGrid>
      <w:gridCol w:w="2987"/>
      <w:gridCol w:w="2266"/>
      <w:gridCol w:w="1343"/>
      <w:gridCol w:w="3674"/>
    </w:tblGrid>
    <w:tr w:rsidR="0081609B" w:rsidRPr="002B7351" w14:paraId="59F6AA98" w14:textId="77777777" w:rsidTr="00C83B27">
      <w:tc>
        <w:tcPr>
          <w:tcW w:w="2825" w:type="dxa"/>
          <w:shd w:val="clear" w:color="auto" w:fill="141B4D"/>
        </w:tcPr>
        <w:p w14:paraId="3B784232" w14:textId="77777777" w:rsidR="0081609B" w:rsidRPr="002B7351" w:rsidRDefault="0081609B" w:rsidP="0081609B">
          <w:pPr>
            <w:pStyle w:val="Bunntekst"/>
            <w:rPr>
              <w:color w:val="FFFFFF" w:themeColor="background1"/>
              <w:sz w:val="20"/>
              <w:szCs w:val="20"/>
            </w:rPr>
          </w:pPr>
          <w:hyperlink r:id="rId2" w:history="1">
            <w:r w:rsidRPr="002B7351">
              <w:rPr>
                <w:rStyle w:val="Hyperkobling"/>
                <w:color w:val="FFFFFF" w:themeColor="background1"/>
                <w:sz w:val="20"/>
                <w:szCs w:val="20"/>
              </w:rPr>
              <w:t>www.kristiansund.kommune.no</w:t>
            </w:r>
          </w:hyperlink>
        </w:p>
      </w:tc>
      <w:tc>
        <w:tcPr>
          <w:tcW w:w="2278" w:type="dxa"/>
          <w:shd w:val="clear" w:color="auto" w:fill="141B4D"/>
        </w:tcPr>
        <w:p w14:paraId="0F9056CD" w14:textId="77777777" w:rsidR="0081609B" w:rsidRPr="002B7351" w:rsidRDefault="0081609B" w:rsidP="0081609B">
          <w:pPr>
            <w:pStyle w:val="Bunntekst"/>
            <w:rPr>
              <w:color w:val="FFFFFF" w:themeColor="background1"/>
              <w:sz w:val="20"/>
              <w:szCs w:val="20"/>
            </w:rPr>
          </w:pPr>
          <w:r w:rsidRPr="002B7351">
            <w:rPr>
              <w:color w:val="FFFFFF" w:themeColor="background1"/>
              <w:sz w:val="20"/>
              <w:szCs w:val="20"/>
            </w:rPr>
            <w:t>Organisasjonsnummer: NO 991 891 919</w:t>
          </w:r>
        </w:p>
      </w:tc>
      <w:tc>
        <w:tcPr>
          <w:tcW w:w="1701" w:type="dxa"/>
          <w:shd w:val="clear" w:color="auto" w:fill="141B4D"/>
        </w:tcPr>
        <w:p w14:paraId="2F5EB9C2" w14:textId="77777777" w:rsidR="0081609B" w:rsidRPr="002B7351" w:rsidRDefault="0081609B" w:rsidP="0081609B">
          <w:pPr>
            <w:pStyle w:val="Bunntekst"/>
            <w:rPr>
              <w:color w:val="FFFFFF" w:themeColor="background1"/>
              <w:sz w:val="20"/>
              <w:szCs w:val="20"/>
            </w:rPr>
          </w:pPr>
          <w:hyperlink r:id="rId3" w:history="1">
            <w:r w:rsidRPr="002B7351">
              <w:rPr>
                <w:rStyle w:val="Hyperkobling"/>
                <w:color w:val="FFFFFF" w:themeColor="background1"/>
                <w:sz w:val="20"/>
                <w:szCs w:val="20"/>
              </w:rPr>
              <w:t xml:space="preserve">Telefon </w:t>
            </w:r>
            <w:r w:rsidRPr="002B7351">
              <w:rPr>
                <w:rStyle w:val="Hyperkobling"/>
                <w:color w:val="FFFFFF" w:themeColor="background1"/>
                <w:sz w:val="20"/>
                <w:szCs w:val="20"/>
              </w:rPr>
              <w:br/>
              <w:t>71 57 40 00</w:t>
            </w:r>
          </w:hyperlink>
        </w:p>
      </w:tc>
      <w:tc>
        <w:tcPr>
          <w:tcW w:w="3466" w:type="dxa"/>
          <w:shd w:val="clear" w:color="auto" w:fill="141B4D"/>
        </w:tcPr>
        <w:p w14:paraId="600925A9" w14:textId="77777777" w:rsidR="0081609B" w:rsidRPr="002B7351" w:rsidRDefault="0081609B" w:rsidP="0081609B">
          <w:pPr>
            <w:pStyle w:val="Bunntekst"/>
            <w:rPr>
              <w:color w:val="FFFFFF" w:themeColor="background1"/>
              <w:sz w:val="20"/>
              <w:szCs w:val="20"/>
            </w:rPr>
          </w:pPr>
          <w:hyperlink r:id="rId4" w:history="1">
            <w:r w:rsidRPr="002B7351">
              <w:rPr>
                <w:rStyle w:val="Hyperkobling"/>
                <w:rFonts w:cstheme="minorHAnsi"/>
                <w:color w:val="FFFFFF" w:themeColor="background1"/>
                <w:sz w:val="20"/>
                <w:szCs w:val="20"/>
              </w:rPr>
              <w:t>postmottak@kristiansund.kommune.no</w:t>
            </w:r>
          </w:hyperlink>
        </w:p>
      </w:tc>
    </w:tr>
  </w:tbl>
  <w:p w14:paraId="66FB8021" w14:textId="77777777" w:rsidR="009600BF" w:rsidRDefault="009600B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C4ACA" w14:textId="77777777" w:rsidR="0011155A" w:rsidRDefault="0011155A" w:rsidP="00107C20">
      <w:r>
        <w:separator/>
      </w:r>
    </w:p>
  </w:footnote>
  <w:footnote w:type="continuationSeparator" w:id="0">
    <w:p w14:paraId="67832E83" w14:textId="77777777" w:rsidR="0011155A" w:rsidRDefault="0011155A" w:rsidP="00107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E8833" w14:textId="77777777" w:rsidR="009600BF" w:rsidRDefault="00851E13" w:rsidP="002C2D9F">
    <w:pPr>
      <w:pStyle w:val="Topptekst"/>
      <w:ind w:left="-1417"/>
    </w:pPr>
    <w:r>
      <w:rPr>
        <w:noProof/>
      </w:rPr>
      <w:drawing>
        <wp:inline distT="0" distB="0" distL="0" distR="0" wp14:anchorId="7A4C6071" wp14:editId="5F1CD758">
          <wp:extent cx="1691640" cy="988695"/>
          <wp:effectExtent l="0" t="0" r="0" b="0"/>
          <wp:docPr id="338" name="Bilde 338" descr="Logo: Kristiansund kommun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3" name="Bilde 313" descr="Logo: Kristiansund kommun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79" cy="991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2D9F">
      <w:tab/>
    </w:r>
    <w:r w:rsidR="002C2D9F">
      <w:tab/>
    </w:r>
    <w:r w:rsidR="002C2D9F">
      <w:fldChar w:fldCharType="begin"/>
    </w:r>
    <w:r w:rsidR="002C2D9F">
      <w:instrText>PAGE   \* MERGEFORMAT</w:instrText>
    </w:r>
    <w:r w:rsidR="002C2D9F">
      <w:fldChar w:fldCharType="separate"/>
    </w:r>
    <w:r w:rsidR="002C2D9F">
      <w:t>1</w:t>
    </w:r>
    <w:r w:rsidR="002C2D9F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E78A6" w14:textId="77777777" w:rsidR="009600BF" w:rsidRDefault="002C2D9F" w:rsidP="002C2D9F">
    <w:pPr>
      <w:pStyle w:val="Topptekst"/>
      <w:ind w:left="-1417"/>
    </w:pPr>
    <w:r>
      <w:rPr>
        <w:noProof/>
      </w:rPr>
      <w:drawing>
        <wp:inline distT="0" distB="0" distL="0" distR="0" wp14:anchorId="20ABD05E" wp14:editId="7A6575A5">
          <wp:extent cx="1691640" cy="988695"/>
          <wp:effectExtent l="0" t="0" r="0" b="0"/>
          <wp:docPr id="6" name="Bilde 6" descr="Logo: Kristiansund kommun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3" name="Bilde 313" descr="Logo: Kristiansund kommun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79" cy="991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3BC"/>
    <w:rsid w:val="0002071A"/>
    <w:rsid w:val="000B0DFA"/>
    <w:rsid w:val="000F5BC2"/>
    <w:rsid w:val="00107C20"/>
    <w:rsid w:val="0011155A"/>
    <w:rsid w:val="00122794"/>
    <w:rsid w:val="00186F55"/>
    <w:rsid w:val="0019536C"/>
    <w:rsid w:val="001F081E"/>
    <w:rsid w:val="001F3C73"/>
    <w:rsid w:val="0027153B"/>
    <w:rsid w:val="002870CC"/>
    <w:rsid w:val="002C2D9F"/>
    <w:rsid w:val="003019DE"/>
    <w:rsid w:val="003C73DD"/>
    <w:rsid w:val="00402109"/>
    <w:rsid w:val="00413559"/>
    <w:rsid w:val="00481594"/>
    <w:rsid w:val="0049419E"/>
    <w:rsid w:val="004F2B26"/>
    <w:rsid w:val="005157AD"/>
    <w:rsid w:val="00525E05"/>
    <w:rsid w:val="00545C73"/>
    <w:rsid w:val="00585FF8"/>
    <w:rsid w:val="005D16E1"/>
    <w:rsid w:val="005E7410"/>
    <w:rsid w:val="00604C31"/>
    <w:rsid w:val="00617331"/>
    <w:rsid w:val="00634263"/>
    <w:rsid w:val="00667D0D"/>
    <w:rsid w:val="00680AE5"/>
    <w:rsid w:val="006C793E"/>
    <w:rsid w:val="006F6BF2"/>
    <w:rsid w:val="00720C93"/>
    <w:rsid w:val="00745246"/>
    <w:rsid w:val="00773C2E"/>
    <w:rsid w:val="007C34AB"/>
    <w:rsid w:val="007E4A88"/>
    <w:rsid w:val="008021B3"/>
    <w:rsid w:val="008114CB"/>
    <w:rsid w:val="0081609B"/>
    <w:rsid w:val="00851E13"/>
    <w:rsid w:val="00863188"/>
    <w:rsid w:val="008E5D1C"/>
    <w:rsid w:val="009600BF"/>
    <w:rsid w:val="00977C41"/>
    <w:rsid w:val="009B1706"/>
    <w:rsid w:val="009C050E"/>
    <w:rsid w:val="009C05A1"/>
    <w:rsid w:val="009D48C8"/>
    <w:rsid w:val="00A263DF"/>
    <w:rsid w:val="00A3234C"/>
    <w:rsid w:val="00A65F59"/>
    <w:rsid w:val="00AF5054"/>
    <w:rsid w:val="00AF52ED"/>
    <w:rsid w:val="00B07681"/>
    <w:rsid w:val="00B6028E"/>
    <w:rsid w:val="00BA5668"/>
    <w:rsid w:val="00BA72FD"/>
    <w:rsid w:val="00BD73BC"/>
    <w:rsid w:val="00C246D8"/>
    <w:rsid w:val="00C46EA9"/>
    <w:rsid w:val="00C7440A"/>
    <w:rsid w:val="00CC698C"/>
    <w:rsid w:val="00D01B61"/>
    <w:rsid w:val="00D450B7"/>
    <w:rsid w:val="00D477D6"/>
    <w:rsid w:val="00DD1845"/>
    <w:rsid w:val="00E240E9"/>
    <w:rsid w:val="00EA1ADF"/>
    <w:rsid w:val="00EA3138"/>
    <w:rsid w:val="00ED3F92"/>
    <w:rsid w:val="00F76DEC"/>
    <w:rsid w:val="00F81249"/>
    <w:rsid w:val="00F90B16"/>
    <w:rsid w:val="00FA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A20A3"/>
  <w15:chartTrackingRefBased/>
  <w15:docId w15:val="{0F0107C8-E7EE-4045-9E81-D414CDC2E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Verdan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138"/>
    <w:pPr>
      <w:widowControl w:val="0"/>
      <w:autoSpaceDE w:val="0"/>
      <w:autoSpaceDN w:val="0"/>
      <w:spacing w:after="0" w:line="240" w:lineRule="auto"/>
    </w:pPr>
    <w:rPr>
      <w:rFonts w:ascii="Aptos" w:hAnsi="Aptos" w:cs="Verdana"/>
      <w:sz w:val="24"/>
    </w:rPr>
  </w:style>
  <w:style w:type="paragraph" w:styleId="Overskrift1">
    <w:name w:val="heading 1"/>
    <w:aliases w:val="Over 1"/>
    <w:basedOn w:val="Normal"/>
    <w:next w:val="Normal"/>
    <w:link w:val="Overskrift1Tegn"/>
    <w:autoRedefine/>
    <w:qFormat/>
    <w:rsid w:val="00BD73BC"/>
    <w:pPr>
      <w:keepNext/>
      <w:keepLines/>
      <w:spacing w:before="240"/>
      <w:ind w:right="-720"/>
      <w:outlineLvl w:val="0"/>
    </w:pPr>
    <w:rPr>
      <w:rFonts w:asciiTheme="majorHAnsi" w:eastAsia="Times New Roman" w:hAnsiTheme="majorHAnsi" w:cstheme="majorHAnsi"/>
      <w:b/>
      <w:sz w:val="28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EA3138"/>
    <w:pPr>
      <w:keepNext/>
      <w:keepLines/>
      <w:spacing w:before="40"/>
      <w:outlineLvl w:val="1"/>
    </w:pPr>
    <w:rPr>
      <w:rFonts w:eastAsia="Times New Roman" w:cs="Times New Roman"/>
      <w:b/>
      <w:sz w:val="36"/>
      <w:szCs w:val="26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qFormat/>
    <w:rsid w:val="00EA3138"/>
    <w:pPr>
      <w:keepNext/>
      <w:keepLines/>
      <w:spacing w:before="40"/>
      <w:outlineLvl w:val="2"/>
    </w:pPr>
    <w:rPr>
      <w:rFonts w:eastAsia="Times New Roman" w:cs="Times New Roman"/>
      <w:b/>
      <w:sz w:val="32"/>
      <w:szCs w:val="24"/>
    </w:rPr>
  </w:style>
  <w:style w:type="paragraph" w:styleId="Overskrift4">
    <w:name w:val="heading 4"/>
    <w:basedOn w:val="Normal"/>
    <w:next w:val="Normal"/>
    <w:link w:val="Overskrift4Tegn"/>
    <w:autoRedefine/>
    <w:uiPriority w:val="9"/>
    <w:unhideWhenUsed/>
    <w:qFormat/>
    <w:rsid w:val="00EA3138"/>
    <w:pPr>
      <w:keepNext/>
      <w:keepLines/>
      <w:spacing w:before="40"/>
      <w:outlineLvl w:val="3"/>
    </w:pPr>
    <w:rPr>
      <w:rFonts w:eastAsia="Times New Roman" w:cs="Times New Roman"/>
      <w:b/>
      <w:iCs/>
      <w:sz w:val="28"/>
    </w:rPr>
  </w:style>
  <w:style w:type="paragraph" w:styleId="Overskrift5">
    <w:name w:val="heading 5"/>
    <w:basedOn w:val="Normal"/>
    <w:next w:val="Normal"/>
    <w:link w:val="Overskrift5Tegn"/>
    <w:autoRedefine/>
    <w:uiPriority w:val="9"/>
    <w:unhideWhenUsed/>
    <w:qFormat/>
    <w:rsid w:val="00EA3138"/>
    <w:pPr>
      <w:keepNext/>
      <w:keepLines/>
      <w:spacing w:before="40"/>
      <w:outlineLvl w:val="4"/>
    </w:pPr>
    <w:rPr>
      <w:rFonts w:eastAsia="Times New Roman" w:cs="Times New Roman"/>
      <w:b/>
      <w:sz w:val="26"/>
    </w:rPr>
  </w:style>
  <w:style w:type="paragraph" w:styleId="Overskrift6">
    <w:name w:val="heading 6"/>
    <w:basedOn w:val="Normal"/>
    <w:next w:val="Normal"/>
    <w:link w:val="Overskrift6Tegn"/>
    <w:autoRedefine/>
    <w:uiPriority w:val="9"/>
    <w:unhideWhenUsed/>
    <w:qFormat/>
    <w:rsid w:val="00EA3138"/>
    <w:pPr>
      <w:keepNext/>
      <w:keepLines/>
      <w:spacing w:before="40"/>
      <w:outlineLvl w:val="5"/>
    </w:pPr>
    <w:rPr>
      <w:rFonts w:eastAsia="Times New Roman" w:cs="Times New Roman"/>
      <w:b/>
    </w:rPr>
  </w:style>
  <w:style w:type="paragraph" w:styleId="Overskrift7">
    <w:name w:val="heading 7"/>
    <w:basedOn w:val="Normal"/>
    <w:next w:val="Normal"/>
    <w:link w:val="Overskrift7Tegn"/>
    <w:autoRedefine/>
    <w:uiPriority w:val="9"/>
    <w:semiHidden/>
    <w:unhideWhenUsed/>
    <w:qFormat/>
    <w:rsid w:val="00EA3138"/>
    <w:pPr>
      <w:keepNext/>
      <w:keepLines/>
      <w:spacing w:before="40"/>
      <w:outlineLvl w:val="6"/>
    </w:pPr>
    <w:rPr>
      <w:rFonts w:eastAsiaTheme="majorEastAsia" w:cstheme="majorBidi"/>
      <w:b/>
      <w:i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9C050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9C050E"/>
    <w:rPr>
      <w:rFonts w:cs="Verdana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9C050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C050E"/>
    <w:rPr>
      <w:rFonts w:cs="Verdana"/>
      <w:sz w:val="24"/>
    </w:rPr>
  </w:style>
  <w:style w:type="character" w:styleId="Hyperkobling">
    <w:name w:val="Hyperlink"/>
    <w:basedOn w:val="Standardskriftforavsnitt"/>
    <w:uiPriority w:val="99"/>
    <w:unhideWhenUsed/>
    <w:rsid w:val="009C050E"/>
    <w:rPr>
      <w:color w:val="0563C1" w:themeColor="hyperlink"/>
      <w:u w:val="single"/>
    </w:rPr>
  </w:style>
  <w:style w:type="table" w:styleId="Tabellrutenett">
    <w:name w:val="Table Grid"/>
    <w:basedOn w:val="Vanligtabell"/>
    <w:uiPriority w:val="39"/>
    <w:rsid w:val="009C0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aliases w:val="Over 1 Tegn"/>
    <w:basedOn w:val="Standardskriftforavsnitt"/>
    <w:link w:val="Overskrift1"/>
    <w:rsid w:val="00BD73BC"/>
    <w:rPr>
      <w:rFonts w:asciiTheme="majorHAnsi" w:eastAsia="Times New Roman" w:hAnsiTheme="majorHAnsi" w:cstheme="majorHAnsi"/>
      <w:b/>
      <w:sz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A3138"/>
    <w:rPr>
      <w:rFonts w:ascii="Aptos" w:eastAsia="Times New Roman" w:hAnsi="Aptos" w:cs="Times New Roman"/>
      <w:b/>
      <w:sz w:val="3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A3138"/>
    <w:rPr>
      <w:rFonts w:ascii="Aptos" w:eastAsia="Times New Roman" w:hAnsi="Aptos" w:cs="Times New Roman"/>
      <w:b/>
      <w:sz w:val="32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A3138"/>
    <w:rPr>
      <w:rFonts w:ascii="Aptos" w:eastAsia="Times New Roman" w:hAnsi="Aptos" w:cs="Times New Roman"/>
      <w:b/>
      <w:iCs/>
      <w:sz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EA3138"/>
    <w:rPr>
      <w:rFonts w:ascii="Aptos" w:eastAsia="Times New Roman" w:hAnsi="Aptos" w:cs="Times New Roman"/>
      <w:b/>
      <w:sz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A3138"/>
    <w:rPr>
      <w:rFonts w:ascii="Aptos" w:eastAsia="Times New Roman" w:hAnsi="Aptos" w:cs="Times New Roman"/>
      <w:b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A3138"/>
    <w:rPr>
      <w:rFonts w:ascii="Aptos" w:eastAsiaTheme="majorEastAsia" w:hAnsi="Aptos" w:cstheme="majorBidi"/>
      <w:b/>
      <w:i/>
      <w:iCs/>
      <w:sz w:val="24"/>
    </w:rPr>
  </w:style>
  <w:style w:type="character" w:styleId="Plassholdertekst">
    <w:name w:val="Placeholder Text"/>
    <w:basedOn w:val="Standardskriftforavsnitt"/>
    <w:uiPriority w:val="99"/>
    <w:semiHidden/>
    <w:rsid w:val="009C050E"/>
    <w:rPr>
      <w:color w:val="808080"/>
    </w:rPr>
  </w:style>
  <w:style w:type="character" w:styleId="Fulgthyperkobling">
    <w:name w:val="FollowedHyperlink"/>
    <w:basedOn w:val="Standardskriftforavsnitt"/>
    <w:uiPriority w:val="99"/>
    <w:semiHidden/>
    <w:unhideWhenUsed/>
    <w:rsid w:val="00C246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tel:71574000" TargetMode="External"/><Relationship Id="rId2" Type="http://schemas.openxmlformats.org/officeDocument/2006/relationships/hyperlink" Target="http://www.kristiansund.kommune.no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postmottak@kristiansund.kommune.n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tel:71574000" TargetMode="External"/><Relationship Id="rId2" Type="http://schemas.openxmlformats.org/officeDocument/2006/relationships/hyperlink" Target="http://www.kristiansund.kommune.no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postmottak@kristiansund.kommune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ktorkide.sharepoint.com/sites/felles/Kristiansund%20kommune%20maler/Standard%20dokument%20lyser&#248;d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8539275856EE4384C22715DE84450A" ma:contentTypeVersion="20" ma:contentTypeDescription="Opprett et nytt dokument." ma:contentTypeScope="" ma:versionID="d48b34d9da6cfab6976cce3e96d5af0f">
  <xsd:schema xmlns:xsd="http://www.w3.org/2001/XMLSchema" xmlns:xs="http://www.w3.org/2001/XMLSchema" xmlns:p="http://schemas.microsoft.com/office/2006/metadata/properties" xmlns:ns2="8f842029-8800-47d1-980d-4679fbb2e336" xmlns:ns3="c02adac5-b61f-4da8-9b16-95a445bbb0e2" targetNamespace="http://schemas.microsoft.com/office/2006/metadata/properties" ma:root="true" ma:fieldsID="0180c6f7f8a002db6745f95a8f22444d" ns2:_="" ns3:_="">
    <xsd:import namespace="8f842029-8800-47d1-980d-4679fbb2e336"/>
    <xsd:import namespace="c02adac5-b61f-4da8-9b16-95a445bbb0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42029-8800-47d1-980d-4679fbb2e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5938ce26-fe76-418a-b4e5-423117485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adac5-b61f-4da8-9b16-95a445bbb0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a7c7a17-64ee-4f4a-8bed-b6b18b3dab60}" ma:internalName="TaxCatchAll" ma:showField="CatchAllData" ma:web="c02adac5-b61f-4da8-9b16-95a445bbb0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2adac5-b61f-4da8-9b16-95a445bbb0e2" xsi:nil="true"/>
    <lcf76f155ced4ddcb4097134ff3c332f xmlns="8f842029-8800-47d1-980d-4679fbb2e33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6B9E8F-CA8A-4E37-8C78-F24DA6959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42029-8800-47d1-980d-4679fbb2e336"/>
    <ds:schemaRef ds:uri="c02adac5-b61f-4da8-9b16-95a445bbb0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8EB4F8-8529-4867-93B8-BC16AFDAB740}">
  <ds:schemaRefs>
    <ds:schemaRef ds:uri="http://schemas.microsoft.com/office/2006/metadata/properties"/>
    <ds:schemaRef ds:uri="http://schemas.microsoft.com/office/infopath/2007/PartnerControls"/>
    <ds:schemaRef ds:uri="c02adac5-b61f-4da8-9b16-95a445bbb0e2"/>
    <ds:schemaRef ds:uri="8f842029-8800-47d1-980d-4679fbb2e336"/>
  </ds:schemaRefs>
</ds:datastoreItem>
</file>

<file path=customXml/itemProps3.xml><?xml version="1.0" encoding="utf-8"?>
<ds:datastoreItem xmlns:ds="http://schemas.openxmlformats.org/officeDocument/2006/customXml" ds:itemID="{031130F6-9DCA-4C7A-8B2C-7BD567765D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Standard%20dokument%20lyserød</Template>
  <TotalTime>4</TotalTime>
  <Pages>1</Pages>
  <Words>40</Words>
  <Characters>212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Hovedoverskrift på dokumentet</dc:title>
  <dc:subject/>
  <dc:creator>Anette Lilleås Kornstad</dc:creator>
  <cp:keywords/>
  <dc:description/>
  <cp:lastModifiedBy>Inger Gunn Kristiansen Aarsund</cp:lastModifiedBy>
  <cp:revision>9</cp:revision>
  <cp:lastPrinted>2023-08-25T10:46:00Z</cp:lastPrinted>
  <dcterms:created xsi:type="dcterms:W3CDTF">2026-04-22T12:18:00Z</dcterms:created>
  <dcterms:modified xsi:type="dcterms:W3CDTF">2026-04-29T08:21:00Z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0x010100B38539275856EE4384C22715DE84450A</vt:lpwstr>
  </property>
  <property fmtid="{D5CDD505-2E9C-101B-9397-08002B2CF9AE}" pid="3" name="MediaServiceImageTags">
    <vt:lpwstr/>
  </property>
</Properties>
</file>